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3EA0B" w14:textId="2FE3B171" w:rsidR="003C2DA8" w:rsidRDefault="003C2DA8" w:rsidP="003C2DA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</w:t>
      </w:r>
      <w:r w:rsidR="00D90901">
        <w:rPr>
          <w:rFonts w:cs="Arial"/>
          <w:b/>
          <w:noProof/>
          <w:sz w:val="24"/>
        </w:rPr>
        <w:t>1776</w:t>
      </w:r>
    </w:p>
    <w:p w14:paraId="4CED1855" w14:textId="532B1C63" w:rsidR="00614011" w:rsidRDefault="003C2DA8" w:rsidP="009206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34958602" w14:textId="77777777" w:rsidR="00E945D6" w:rsidRPr="000F65D5" w:rsidRDefault="00E945D6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33E7E3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4011" w:rsidRPr="00614011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312D28" w:rsidRPr="00312D28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614011" w:rsidRPr="00312D28">
        <w:rPr>
          <w:rFonts w:ascii="Arial" w:hAnsi="Arial" w:cs="Arial"/>
          <w:b/>
          <w:sz w:val="22"/>
          <w:szCs w:val="22"/>
        </w:rPr>
        <w:t>L</w:t>
      </w:r>
      <w:r w:rsidR="00614011" w:rsidRPr="00614011">
        <w:rPr>
          <w:rFonts w:ascii="Arial" w:hAnsi="Arial" w:cs="Arial"/>
          <w:b/>
          <w:sz w:val="22"/>
          <w:szCs w:val="22"/>
        </w:rPr>
        <w:t xml:space="preserve">S </w:t>
      </w:r>
      <w:r w:rsidR="004719FF" w:rsidRPr="004719FF">
        <w:rPr>
          <w:rFonts w:ascii="Arial" w:hAnsi="Arial" w:cs="Arial"/>
          <w:b/>
          <w:sz w:val="22"/>
          <w:szCs w:val="22"/>
          <w:lang w:eastAsia="ko-KR"/>
        </w:rPr>
        <w:t xml:space="preserve">on </w:t>
      </w:r>
      <w:r w:rsidR="00EF3AC1" w:rsidRPr="00EF3AC1">
        <w:rPr>
          <w:rFonts w:ascii="Arial" w:hAnsi="Arial" w:cs="Arial"/>
          <w:b/>
          <w:sz w:val="22"/>
          <w:szCs w:val="22"/>
          <w:lang w:eastAsia="ko-KR"/>
        </w:rPr>
        <w:t>multi-modality awareness at RAN</w:t>
      </w:r>
    </w:p>
    <w:p w14:paraId="611B4358" w14:textId="44883C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9B7" w:rsidRPr="006F49B7">
        <w:rPr>
          <w:rFonts w:ascii="Arial" w:hAnsi="Arial" w:cs="Arial"/>
          <w:b/>
          <w:bCs/>
          <w:sz w:val="22"/>
          <w:szCs w:val="22"/>
        </w:rPr>
        <w:t>Reply to SA2 LS on multi-modality awareness</w:t>
      </w:r>
      <w:r w:rsidR="00F25E7B" w:rsidRPr="00F25E7B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>(</w:t>
      </w:r>
      <w:r w:rsidR="003C2DA8" w:rsidRPr="003C2DA8">
        <w:rPr>
          <w:rFonts w:ascii="Arial" w:hAnsi="Arial" w:cs="Arial"/>
          <w:b/>
          <w:bCs/>
          <w:sz w:val="22"/>
          <w:szCs w:val="22"/>
          <w:lang w:eastAsia="ko-KR"/>
        </w:rPr>
        <w:t>S2-2411300</w:t>
      </w:r>
      <w:r w:rsidR="003C2DA8">
        <w:rPr>
          <w:rFonts w:ascii="Arial" w:hAnsi="Arial" w:cs="Arial"/>
          <w:b/>
          <w:bCs/>
          <w:sz w:val="22"/>
          <w:szCs w:val="22"/>
          <w:lang w:eastAsia="ko-KR"/>
        </w:rPr>
        <w:t xml:space="preserve"> </w:t>
      </w:r>
      <w:r w:rsidR="004719FF">
        <w:rPr>
          <w:rFonts w:ascii="Arial" w:hAnsi="Arial" w:cs="Arial" w:hint="eastAsia"/>
          <w:b/>
          <w:bCs/>
          <w:sz w:val="22"/>
          <w:szCs w:val="22"/>
          <w:lang w:eastAsia="ko-KR"/>
        </w:rPr>
        <w:t>/</w:t>
      </w:r>
      <w:r w:rsidR="004719FF" w:rsidRPr="004719FF">
        <w:t xml:space="preserve"> </w:t>
      </w:r>
      <w:r w:rsidR="003C2DA8" w:rsidRPr="003C2DA8">
        <w:rPr>
          <w:rFonts w:ascii="Arial" w:hAnsi="Arial" w:cs="Arial"/>
          <w:b/>
          <w:bCs/>
          <w:sz w:val="22"/>
          <w:szCs w:val="22"/>
          <w:lang w:eastAsia="ko-KR"/>
        </w:rPr>
        <w:t>R2-2409272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>)</w:t>
      </w:r>
    </w:p>
    <w:p w14:paraId="6DF36BBF" w14:textId="1531C0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AC1" w:rsidRPr="0039400F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C35F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AC1" w:rsidRPr="00EF3AC1">
        <w:rPr>
          <w:rFonts w:ascii="Arial" w:hAnsi="Arial" w:cs="Arial"/>
          <w:b/>
          <w:bCs/>
          <w:sz w:val="22"/>
          <w:szCs w:val="22"/>
          <w:lang w:eastAsia="ko-KR"/>
        </w:rPr>
        <w:t>NR_XR_Ph3-Core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F1EBCFD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D96C23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SA2</w:t>
      </w:r>
    </w:p>
    <w:p w14:paraId="01147493" w14:textId="11F2A315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EF3AC1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RAN2</w:t>
      </w:r>
    </w:p>
    <w:p w14:paraId="08C8D7FD" w14:textId="474D3846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5" w:name="OLE_LINK45"/>
      <w:bookmarkStart w:id="6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EF3AC1">
        <w:rPr>
          <w:rFonts w:ascii="Arial" w:hAnsi="Arial" w:cs="Arial"/>
          <w:b/>
          <w:sz w:val="22"/>
          <w:szCs w:val="22"/>
          <w:lang w:eastAsia="ko-KR"/>
        </w:rPr>
        <w:t>RAN3, SA4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65B080DD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726D88">
        <w:rPr>
          <w:rFonts w:eastAsiaTheme="minorEastAsia"/>
          <w:color w:val="000000"/>
          <w:sz w:val="22"/>
          <w:szCs w:val="22"/>
          <w:lang w:eastAsia="ko-KR"/>
        </w:rPr>
        <w:t>Hongsuk Kim</w:t>
      </w:r>
    </w:p>
    <w:p w14:paraId="3FE91453" w14:textId="30184FD8" w:rsidR="00E55A74" w:rsidRPr="00881276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7" w:history="1">
        <w:r w:rsidR="00726D88">
          <w:rPr>
            <w:rStyle w:val="af0"/>
            <w:bCs/>
            <w:sz w:val="22"/>
            <w:szCs w:val="22"/>
          </w:rPr>
          <w:t>hongsuk.kim@lge.com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110C9F9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881276" w:rsidRPr="008034A0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C68BFAF" w:rsidR="00B97703" w:rsidRPr="00881276" w:rsidRDefault="00B97703" w:rsidP="00881276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  <w:r w:rsidR="006F49B7">
        <w:rPr>
          <w:rFonts w:ascii="Arial" w:hAnsi="Arial" w:cs="Arial"/>
          <w:bCs/>
          <w:sz w:val="22"/>
          <w:szCs w:val="22"/>
        </w:rPr>
        <w:t>S2-241</w:t>
      </w:r>
      <w:r w:rsidR="00D90901">
        <w:rPr>
          <w:rFonts w:ascii="Arial" w:hAnsi="Arial" w:cs="Arial"/>
          <w:bCs/>
          <w:sz w:val="22"/>
          <w:szCs w:val="22"/>
        </w:rPr>
        <w:t>177</w:t>
      </w:r>
      <w:r w:rsidR="00172C32">
        <w:rPr>
          <w:rFonts w:ascii="Arial" w:hAnsi="Arial" w:cs="Arial"/>
          <w:bCs/>
          <w:sz w:val="22"/>
          <w:szCs w:val="22"/>
        </w:rPr>
        <w:t>7</w:t>
      </w:r>
      <w:bookmarkStart w:id="7" w:name="_GoBack"/>
      <w:bookmarkEnd w:id="7"/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5F35B7" w14:textId="6590B7D6" w:rsidR="006F471B" w:rsidRDefault="0065754A" w:rsidP="003F0C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SA2 would like to thank RAN2 regarding the</w:t>
      </w:r>
      <w:r w:rsidR="008C4B55" w:rsidRPr="008C4B55">
        <w:rPr>
          <w:rFonts w:ascii="Arial" w:hAnsi="Arial" w:cs="Arial"/>
          <w:sz w:val="22"/>
          <w:szCs w:val="22"/>
        </w:rPr>
        <w:t xml:space="preserve"> </w:t>
      </w:r>
      <w:r w:rsidR="006F49B7" w:rsidRPr="006F49B7">
        <w:rPr>
          <w:rFonts w:ascii="Arial" w:hAnsi="Arial" w:cs="Arial"/>
          <w:sz w:val="22"/>
          <w:szCs w:val="22"/>
        </w:rPr>
        <w:t>Reply to SA2 LS on multi-modality awareness</w:t>
      </w:r>
      <w:r w:rsidR="00B07B71" w:rsidRPr="00B07B71">
        <w:rPr>
          <w:rFonts w:ascii="Arial" w:hAnsi="Arial" w:cs="Arial"/>
          <w:sz w:val="22"/>
          <w:szCs w:val="22"/>
        </w:rPr>
        <w:t>.</w:t>
      </w:r>
    </w:p>
    <w:p w14:paraId="6C9D2F2C" w14:textId="599F90A5" w:rsidR="008D2206" w:rsidRPr="006A294D" w:rsidRDefault="008C4B55" w:rsidP="006F49B7">
      <w:pPr>
        <w:rPr>
          <w:rFonts w:eastAsia="맑은 고딕" w:cs="Arial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</w:t>
      </w:r>
      <w:r w:rsidR="00BD0833">
        <w:rPr>
          <w:rFonts w:ascii="Arial" w:hAnsi="Arial" w:cs="Arial"/>
          <w:sz w:val="22"/>
          <w:szCs w:val="22"/>
          <w:lang w:eastAsia="ko-KR"/>
        </w:rPr>
        <w:t>RAN2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LS, SA2 </w:t>
      </w:r>
      <w:r w:rsidR="00361F74">
        <w:rPr>
          <w:rFonts w:ascii="Arial" w:hAnsi="Arial" w:cs="Arial"/>
          <w:sz w:val="22"/>
          <w:szCs w:val="22"/>
          <w:lang w:eastAsia="ko-KR"/>
        </w:rPr>
        <w:t xml:space="preserve">has discussed and </w:t>
      </w:r>
      <w:r w:rsidR="008D2206">
        <w:rPr>
          <w:rFonts w:ascii="Arial" w:hAnsi="Arial" w:cs="Arial"/>
          <w:sz w:val="22"/>
          <w:szCs w:val="22"/>
          <w:lang w:eastAsia="ko-KR"/>
        </w:rPr>
        <w:t xml:space="preserve">would like to provide the </w:t>
      </w:r>
      <w:r w:rsidR="009A3581">
        <w:rPr>
          <w:rFonts w:ascii="Arial" w:hAnsi="Arial" w:cs="Arial"/>
          <w:sz w:val="22"/>
          <w:szCs w:val="22"/>
          <w:lang w:eastAsia="ko-KR"/>
        </w:rPr>
        <w:t xml:space="preserve">attached CR to support </w:t>
      </w:r>
      <w:r w:rsidR="009A3581" w:rsidRPr="009A3581">
        <w:rPr>
          <w:rFonts w:ascii="Arial" w:hAnsi="Arial" w:cs="Arial"/>
          <w:sz w:val="22"/>
          <w:szCs w:val="22"/>
          <w:lang w:eastAsia="ko-KR"/>
        </w:rPr>
        <w:t>multi-modality awareness at RAN</w:t>
      </w:r>
      <w:r w:rsidR="008D2206">
        <w:rPr>
          <w:rFonts w:ascii="Arial" w:hAnsi="Arial" w:cs="Arial"/>
          <w:sz w:val="22"/>
          <w:szCs w:val="22"/>
          <w:lang w:eastAsia="ko-KR"/>
        </w:rPr>
        <w:t>.</w:t>
      </w:r>
      <w:r w:rsidR="006F49B7" w:rsidRPr="006A294D">
        <w:rPr>
          <w:rFonts w:eastAsia="맑은 고딕" w:cs="Arial"/>
          <w:lang w:eastAsia="ko-KR"/>
        </w:rPr>
        <w:t xml:space="preserve"> </w:t>
      </w:r>
    </w:p>
    <w:p w14:paraId="2F0C9A20" w14:textId="77777777" w:rsidR="008D2206" w:rsidRDefault="008D2206" w:rsidP="003F0CC2">
      <w:pPr>
        <w:rPr>
          <w:rFonts w:ascii="Arial" w:hAnsi="Arial" w:cs="Arial"/>
          <w:sz w:val="22"/>
          <w:szCs w:val="22"/>
          <w:lang w:eastAsia="ko-KR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76AA0D52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8D2206">
        <w:rPr>
          <w:rFonts w:ascii="Arial" w:hAnsi="Arial" w:cs="Arial" w:hint="eastAsia"/>
          <w:b/>
          <w:sz w:val="22"/>
          <w:szCs w:val="22"/>
          <w:lang w:eastAsia="ko-KR"/>
        </w:rPr>
        <w:t>RAN2</w:t>
      </w:r>
    </w:p>
    <w:p w14:paraId="7330CF7B" w14:textId="3143B7ED" w:rsidR="00353977" w:rsidRPr="00167618" w:rsidRDefault="00B97703" w:rsidP="000D6C55">
      <w:pPr>
        <w:spacing w:after="120"/>
        <w:ind w:left="993" w:hanging="993"/>
        <w:rPr>
          <w:rFonts w:ascii="Arial" w:hAnsi="Arial" w:cs="Arial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  <w:r w:rsidR="003F0CC2" w:rsidRPr="00834F7C">
        <w:rPr>
          <w:rFonts w:ascii="Arial" w:hAnsi="Arial" w:cs="Arial"/>
          <w:sz w:val="22"/>
          <w:szCs w:val="22"/>
        </w:rPr>
        <w:t>SA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2</w:t>
      </w:r>
      <w:r w:rsidR="003F0CC2" w:rsidRPr="00834F7C">
        <w:rPr>
          <w:rFonts w:ascii="Arial" w:hAnsi="Arial" w:cs="Arial"/>
          <w:sz w:val="22"/>
          <w:szCs w:val="22"/>
        </w:rPr>
        <w:t xml:space="preserve"> kindly requests </w:t>
      </w:r>
      <w:r w:rsidR="00BD0833">
        <w:rPr>
          <w:rFonts w:ascii="Arial" w:hAnsi="Arial" w:cs="Arial" w:hint="eastAsia"/>
          <w:sz w:val="22"/>
          <w:szCs w:val="22"/>
          <w:lang w:eastAsia="ko-KR"/>
        </w:rPr>
        <w:t>RAN2</w:t>
      </w:r>
      <w:r w:rsidR="003F0CC2" w:rsidRPr="00834F7C">
        <w:rPr>
          <w:rFonts w:ascii="Arial" w:hAnsi="Arial" w:cs="Arial"/>
          <w:sz w:val="22"/>
          <w:szCs w:val="22"/>
        </w:rPr>
        <w:t xml:space="preserve"> to </w:t>
      </w:r>
      <w:r w:rsidR="008D2206" w:rsidRPr="008D2206">
        <w:rPr>
          <w:rFonts w:ascii="Arial" w:hAnsi="Arial" w:cs="Arial"/>
          <w:sz w:val="22"/>
          <w:szCs w:val="22"/>
          <w:lang w:eastAsia="ko-KR"/>
        </w:rPr>
        <w:t>take above information into consideration for further work</w:t>
      </w:r>
      <w:r w:rsidR="003F0CC2" w:rsidRPr="00834F7C">
        <w:rPr>
          <w:rFonts w:ascii="Arial" w:hAnsi="Arial" w:cs="Arial"/>
          <w:sz w:val="22"/>
          <w:szCs w:val="22"/>
        </w:rPr>
        <w:t>.</w:t>
      </w:r>
    </w:p>
    <w:p w14:paraId="02F38B28" w14:textId="310FBD5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F2B8FB" w14:textId="7831A712" w:rsidR="006F49B7" w:rsidRDefault="00504673" w:rsidP="006452F1">
      <w:pPr>
        <w:tabs>
          <w:tab w:val="left" w:pos="200"/>
          <w:tab w:val="left" w:pos="2630"/>
          <w:tab w:val="left" w:pos="3230"/>
          <w:tab w:val="left" w:pos="6946"/>
        </w:tabs>
        <w:snapToGrid w:val="0"/>
        <w:spacing w:after="120"/>
        <w:rPr>
          <w:rFonts w:ascii="Arial" w:hAnsi="Arial" w:cs="Arial"/>
          <w:bCs/>
          <w:sz w:val="22"/>
          <w:szCs w:val="22"/>
          <w:lang w:eastAsia="ko-KR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="006452F1">
        <w:rPr>
          <w:rFonts w:ascii="Arial" w:hAnsi="Arial" w:cs="Arial"/>
          <w:bCs/>
          <w:sz w:val="22"/>
          <w:szCs w:val="22"/>
          <w:lang w:eastAsia="ko-KR"/>
        </w:rPr>
        <w:t>6-AH-e</w:t>
      </w:r>
      <w:r w:rsidR="006452F1">
        <w:rPr>
          <w:rFonts w:ascii="Arial" w:hAnsi="Arial" w:cs="Arial"/>
          <w:bCs/>
          <w:sz w:val="22"/>
          <w:szCs w:val="22"/>
          <w:lang w:eastAsia="ko-KR"/>
        </w:rPr>
        <w:tab/>
      </w:r>
      <w:r w:rsidR="006452F1">
        <w:rPr>
          <w:rFonts w:ascii="Arial" w:hAnsi="Arial" w:cs="Arial" w:hint="eastAsia"/>
          <w:bCs/>
          <w:sz w:val="22"/>
          <w:szCs w:val="22"/>
          <w:lang w:eastAsia="ko-KR"/>
        </w:rPr>
        <w:t>20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="006452F1">
        <w:rPr>
          <w:rFonts w:ascii="Arial" w:hAnsi="Arial" w:cs="Arial" w:hint="eastAsia"/>
          <w:bCs/>
          <w:sz w:val="22"/>
          <w:szCs w:val="22"/>
          <w:lang w:eastAsia="ko-KR"/>
        </w:rPr>
        <w:t>24</w:t>
      </w:r>
      <w:r w:rsidRPr="00834F7C">
        <w:rPr>
          <w:rFonts w:ascii="Arial" w:hAnsi="Arial" w:cs="Arial"/>
          <w:bCs/>
          <w:sz w:val="22"/>
          <w:szCs w:val="22"/>
        </w:rPr>
        <w:t xml:space="preserve"> </w:t>
      </w:r>
      <w:r w:rsidR="006452F1">
        <w:rPr>
          <w:rFonts w:ascii="Arial" w:hAnsi="Arial" w:cs="Arial"/>
          <w:bCs/>
          <w:sz w:val="22"/>
          <w:szCs w:val="22"/>
          <w:lang w:eastAsia="ko-KR"/>
        </w:rPr>
        <w:t>January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 w:rsidR="006452F1">
        <w:rPr>
          <w:rFonts w:ascii="Arial" w:hAnsi="Arial" w:cs="Arial"/>
          <w:bCs/>
          <w:sz w:val="22"/>
          <w:szCs w:val="22"/>
          <w:lang w:eastAsia="ko-KR"/>
        </w:rPr>
        <w:t>Online</w:t>
      </w:r>
    </w:p>
    <w:p w14:paraId="27EEAE09" w14:textId="35F1804E" w:rsidR="006452F1" w:rsidRPr="00834F7C" w:rsidRDefault="006452F1" w:rsidP="006452F1">
      <w:pPr>
        <w:tabs>
          <w:tab w:val="left" w:pos="200"/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  <w:lang w:eastAsia="ko-KR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>
        <w:rPr>
          <w:rFonts w:ascii="Arial" w:hAnsi="Arial" w:cs="Arial"/>
          <w:bCs/>
          <w:sz w:val="22"/>
          <w:szCs w:val="22"/>
          <w:lang w:eastAsia="ko-KR"/>
        </w:rPr>
        <w:t>7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>
        <w:rPr>
          <w:rFonts w:ascii="Arial" w:hAnsi="Arial" w:cs="Arial" w:hint="eastAsia"/>
          <w:bCs/>
          <w:sz w:val="22"/>
          <w:szCs w:val="22"/>
          <w:lang w:eastAsia="ko-KR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18</w:t>
      </w:r>
      <w:r w:rsidRPr="00834F7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ko-KR"/>
        </w:rPr>
        <w:t>Feburary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ko-KR"/>
        </w:rPr>
        <w:t>Athens, GR</w:t>
      </w:r>
    </w:p>
    <w:sectPr w:rsidR="006452F1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CE9E2" w14:textId="77777777" w:rsidR="004F391E" w:rsidRDefault="004F391E">
      <w:pPr>
        <w:spacing w:after="0"/>
      </w:pPr>
      <w:r>
        <w:separator/>
      </w:r>
    </w:p>
  </w:endnote>
  <w:endnote w:type="continuationSeparator" w:id="0">
    <w:p w14:paraId="220E3B18" w14:textId="77777777" w:rsidR="004F391E" w:rsidRDefault="004F3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AC77D" w14:textId="77777777" w:rsidR="004F391E" w:rsidRDefault="004F391E">
      <w:pPr>
        <w:spacing w:after="0"/>
      </w:pPr>
      <w:r>
        <w:separator/>
      </w:r>
    </w:p>
  </w:footnote>
  <w:footnote w:type="continuationSeparator" w:id="0">
    <w:p w14:paraId="60D001FE" w14:textId="77777777" w:rsidR="004F391E" w:rsidRDefault="004F39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0406F2"/>
    <w:multiLevelType w:val="hybridMultilevel"/>
    <w:tmpl w:val="FE746FCE"/>
    <w:lvl w:ilvl="0" w:tplc="91144106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6"/>
  </w:num>
  <w:num w:numId="7">
    <w:abstractNumId w:val="5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oNotTrackFormatting/>
  <w:defaultTabStop w:val="20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F8C"/>
    <w:rsid w:val="00017F23"/>
    <w:rsid w:val="00035D4A"/>
    <w:rsid w:val="00036972"/>
    <w:rsid w:val="00041EE6"/>
    <w:rsid w:val="00046F08"/>
    <w:rsid w:val="0005093F"/>
    <w:rsid w:val="00051575"/>
    <w:rsid w:val="00073A9A"/>
    <w:rsid w:val="00075069"/>
    <w:rsid w:val="00084242"/>
    <w:rsid w:val="00094B70"/>
    <w:rsid w:val="00095BC2"/>
    <w:rsid w:val="000A2648"/>
    <w:rsid w:val="000A4ABA"/>
    <w:rsid w:val="000A5C2D"/>
    <w:rsid w:val="000D2B72"/>
    <w:rsid w:val="000D6C55"/>
    <w:rsid w:val="000F6242"/>
    <w:rsid w:val="00110106"/>
    <w:rsid w:val="00111E43"/>
    <w:rsid w:val="001404BF"/>
    <w:rsid w:val="00156A06"/>
    <w:rsid w:val="00163450"/>
    <w:rsid w:val="00167618"/>
    <w:rsid w:val="00172C32"/>
    <w:rsid w:val="00174844"/>
    <w:rsid w:val="00182803"/>
    <w:rsid w:val="001949A3"/>
    <w:rsid w:val="001A536C"/>
    <w:rsid w:val="001B49C1"/>
    <w:rsid w:val="001B7814"/>
    <w:rsid w:val="001D080B"/>
    <w:rsid w:val="001D76FA"/>
    <w:rsid w:val="001F342C"/>
    <w:rsid w:val="001F41AB"/>
    <w:rsid w:val="002201E4"/>
    <w:rsid w:val="002205C6"/>
    <w:rsid w:val="0022184C"/>
    <w:rsid w:val="002464EB"/>
    <w:rsid w:val="002466BF"/>
    <w:rsid w:val="0026153E"/>
    <w:rsid w:val="002623A2"/>
    <w:rsid w:val="00270389"/>
    <w:rsid w:val="002A6824"/>
    <w:rsid w:val="002B5F78"/>
    <w:rsid w:val="002C6D7D"/>
    <w:rsid w:val="002F1940"/>
    <w:rsid w:val="00310617"/>
    <w:rsid w:val="00312D28"/>
    <w:rsid w:val="00314A2A"/>
    <w:rsid w:val="00320F57"/>
    <w:rsid w:val="003315EB"/>
    <w:rsid w:val="00334A07"/>
    <w:rsid w:val="00350C59"/>
    <w:rsid w:val="00353977"/>
    <w:rsid w:val="00361F74"/>
    <w:rsid w:val="00365225"/>
    <w:rsid w:val="00383545"/>
    <w:rsid w:val="0039400F"/>
    <w:rsid w:val="00397247"/>
    <w:rsid w:val="003C1B30"/>
    <w:rsid w:val="003C2DA8"/>
    <w:rsid w:val="003C489E"/>
    <w:rsid w:val="003D3743"/>
    <w:rsid w:val="003F0CC2"/>
    <w:rsid w:val="003F159B"/>
    <w:rsid w:val="00402EF3"/>
    <w:rsid w:val="004160A6"/>
    <w:rsid w:val="00433500"/>
    <w:rsid w:val="00433F71"/>
    <w:rsid w:val="00440D43"/>
    <w:rsid w:val="0045595F"/>
    <w:rsid w:val="00460C91"/>
    <w:rsid w:val="004719FF"/>
    <w:rsid w:val="0049160D"/>
    <w:rsid w:val="004A2E01"/>
    <w:rsid w:val="004B46AC"/>
    <w:rsid w:val="004B5CB1"/>
    <w:rsid w:val="004C0C1A"/>
    <w:rsid w:val="004D6926"/>
    <w:rsid w:val="004E3939"/>
    <w:rsid w:val="004F26C8"/>
    <w:rsid w:val="004F391E"/>
    <w:rsid w:val="00504673"/>
    <w:rsid w:val="00520EC6"/>
    <w:rsid w:val="00530992"/>
    <w:rsid w:val="00570E7D"/>
    <w:rsid w:val="005767D4"/>
    <w:rsid w:val="00595CE0"/>
    <w:rsid w:val="00596910"/>
    <w:rsid w:val="005A2706"/>
    <w:rsid w:val="005B5087"/>
    <w:rsid w:val="005C667D"/>
    <w:rsid w:val="005E342F"/>
    <w:rsid w:val="0060369A"/>
    <w:rsid w:val="00604E10"/>
    <w:rsid w:val="00614011"/>
    <w:rsid w:val="006452F1"/>
    <w:rsid w:val="00654170"/>
    <w:rsid w:val="0065754A"/>
    <w:rsid w:val="006716EF"/>
    <w:rsid w:val="00674686"/>
    <w:rsid w:val="006766C5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6F49B7"/>
    <w:rsid w:val="00717F44"/>
    <w:rsid w:val="00726022"/>
    <w:rsid w:val="00726D88"/>
    <w:rsid w:val="007416F6"/>
    <w:rsid w:val="0075042B"/>
    <w:rsid w:val="00750BB7"/>
    <w:rsid w:val="007530D4"/>
    <w:rsid w:val="00761199"/>
    <w:rsid w:val="00762265"/>
    <w:rsid w:val="0076720F"/>
    <w:rsid w:val="007C231A"/>
    <w:rsid w:val="007C2A3F"/>
    <w:rsid w:val="007D2B3F"/>
    <w:rsid w:val="007E1887"/>
    <w:rsid w:val="007E7208"/>
    <w:rsid w:val="007F4F92"/>
    <w:rsid w:val="007F6F25"/>
    <w:rsid w:val="008256F9"/>
    <w:rsid w:val="0083079E"/>
    <w:rsid w:val="00832B2B"/>
    <w:rsid w:val="00834F7C"/>
    <w:rsid w:val="00843473"/>
    <w:rsid w:val="008451B9"/>
    <w:rsid w:val="008463FA"/>
    <w:rsid w:val="00863D45"/>
    <w:rsid w:val="00881276"/>
    <w:rsid w:val="008858CD"/>
    <w:rsid w:val="008922B6"/>
    <w:rsid w:val="008B1B3F"/>
    <w:rsid w:val="008B46F2"/>
    <w:rsid w:val="008B6A3D"/>
    <w:rsid w:val="008C4B55"/>
    <w:rsid w:val="008D2206"/>
    <w:rsid w:val="008D772F"/>
    <w:rsid w:val="008E4D5B"/>
    <w:rsid w:val="008E6E72"/>
    <w:rsid w:val="008F3B2E"/>
    <w:rsid w:val="0090019E"/>
    <w:rsid w:val="009002AE"/>
    <w:rsid w:val="00903660"/>
    <w:rsid w:val="00917B86"/>
    <w:rsid w:val="0092067D"/>
    <w:rsid w:val="00935043"/>
    <w:rsid w:val="00953874"/>
    <w:rsid w:val="0098163E"/>
    <w:rsid w:val="0099764C"/>
    <w:rsid w:val="00997E0E"/>
    <w:rsid w:val="009A3581"/>
    <w:rsid w:val="009B3AAD"/>
    <w:rsid w:val="009D7C68"/>
    <w:rsid w:val="009E51CF"/>
    <w:rsid w:val="00A46CCB"/>
    <w:rsid w:val="00A53041"/>
    <w:rsid w:val="00A53498"/>
    <w:rsid w:val="00A53E0D"/>
    <w:rsid w:val="00A57FB8"/>
    <w:rsid w:val="00A62A86"/>
    <w:rsid w:val="00A67AB9"/>
    <w:rsid w:val="00A71544"/>
    <w:rsid w:val="00A8555E"/>
    <w:rsid w:val="00A90A7D"/>
    <w:rsid w:val="00AB073C"/>
    <w:rsid w:val="00AB5F6E"/>
    <w:rsid w:val="00AC4035"/>
    <w:rsid w:val="00AC6106"/>
    <w:rsid w:val="00AD17CF"/>
    <w:rsid w:val="00AE1828"/>
    <w:rsid w:val="00AE511E"/>
    <w:rsid w:val="00AE7378"/>
    <w:rsid w:val="00B0676D"/>
    <w:rsid w:val="00B07B71"/>
    <w:rsid w:val="00B33F3C"/>
    <w:rsid w:val="00B5428F"/>
    <w:rsid w:val="00B91CFA"/>
    <w:rsid w:val="00B97703"/>
    <w:rsid w:val="00BA19C2"/>
    <w:rsid w:val="00BA75C9"/>
    <w:rsid w:val="00BB5B28"/>
    <w:rsid w:val="00BB6A1F"/>
    <w:rsid w:val="00BC7AC0"/>
    <w:rsid w:val="00BD0833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E7ADE"/>
    <w:rsid w:val="00CF6087"/>
    <w:rsid w:val="00D02856"/>
    <w:rsid w:val="00D144DE"/>
    <w:rsid w:val="00D209D8"/>
    <w:rsid w:val="00D25CD3"/>
    <w:rsid w:val="00D35C83"/>
    <w:rsid w:val="00D60091"/>
    <w:rsid w:val="00D62A0E"/>
    <w:rsid w:val="00D72145"/>
    <w:rsid w:val="00D81531"/>
    <w:rsid w:val="00D856BD"/>
    <w:rsid w:val="00D90901"/>
    <w:rsid w:val="00D9180B"/>
    <w:rsid w:val="00D96C23"/>
    <w:rsid w:val="00DB1C1F"/>
    <w:rsid w:val="00DE0552"/>
    <w:rsid w:val="00E04E02"/>
    <w:rsid w:val="00E057E5"/>
    <w:rsid w:val="00E1654E"/>
    <w:rsid w:val="00E32585"/>
    <w:rsid w:val="00E370F1"/>
    <w:rsid w:val="00E5588D"/>
    <w:rsid w:val="00E55A74"/>
    <w:rsid w:val="00E92981"/>
    <w:rsid w:val="00E945D6"/>
    <w:rsid w:val="00EA0AD3"/>
    <w:rsid w:val="00EA2222"/>
    <w:rsid w:val="00EB45F4"/>
    <w:rsid w:val="00EC0AE9"/>
    <w:rsid w:val="00EC473D"/>
    <w:rsid w:val="00EF125A"/>
    <w:rsid w:val="00EF3315"/>
    <w:rsid w:val="00EF3AC1"/>
    <w:rsid w:val="00F15CF0"/>
    <w:rsid w:val="00F20098"/>
    <w:rsid w:val="00F23B5B"/>
    <w:rsid w:val="00F25E7B"/>
    <w:rsid w:val="00F30320"/>
    <w:rsid w:val="00F33593"/>
    <w:rsid w:val="00F34B3C"/>
    <w:rsid w:val="00F35346"/>
    <w:rsid w:val="00F364C1"/>
    <w:rsid w:val="00F4043F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3032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3032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3032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30320"/>
    <w:pPr>
      <w:outlineLvl w:val="5"/>
    </w:pPr>
  </w:style>
  <w:style w:type="paragraph" w:styleId="7">
    <w:name w:val="heading 7"/>
    <w:basedOn w:val="H6"/>
    <w:next w:val="a"/>
    <w:qFormat/>
    <w:rsid w:val="00F30320"/>
    <w:pPr>
      <w:outlineLvl w:val="6"/>
    </w:pPr>
  </w:style>
  <w:style w:type="paragraph" w:styleId="8">
    <w:name w:val="heading 8"/>
    <w:basedOn w:val="1"/>
    <w:next w:val="a"/>
    <w:qFormat/>
    <w:rsid w:val="00F303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03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3032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3032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30320"/>
    <w:pPr>
      <w:spacing w:before="180"/>
      <w:ind w:left="2693" w:hanging="2693"/>
    </w:pPr>
    <w:rPr>
      <w:b/>
    </w:rPr>
  </w:style>
  <w:style w:type="paragraph" w:styleId="10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30320"/>
    <w:pPr>
      <w:ind w:left="1701" w:hanging="1701"/>
    </w:pPr>
  </w:style>
  <w:style w:type="paragraph" w:styleId="40">
    <w:name w:val="toc 4"/>
    <w:basedOn w:val="30"/>
    <w:semiHidden/>
    <w:rsid w:val="00F30320"/>
    <w:pPr>
      <w:ind w:left="1418" w:hanging="1418"/>
    </w:pPr>
  </w:style>
  <w:style w:type="paragraph" w:styleId="30">
    <w:name w:val="toc 3"/>
    <w:basedOn w:val="21"/>
    <w:semiHidden/>
    <w:rsid w:val="00F30320"/>
    <w:pPr>
      <w:ind w:left="1134" w:hanging="1134"/>
    </w:pPr>
  </w:style>
  <w:style w:type="paragraph" w:styleId="21">
    <w:name w:val="toc 2"/>
    <w:basedOn w:val="10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30320"/>
    <w:pPr>
      <w:ind w:left="284"/>
    </w:pPr>
  </w:style>
  <w:style w:type="paragraph" w:styleId="11">
    <w:name w:val="index 1"/>
    <w:basedOn w:val="a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30320"/>
    <w:pPr>
      <w:outlineLvl w:val="9"/>
    </w:pPr>
  </w:style>
  <w:style w:type="paragraph" w:styleId="23">
    <w:name w:val="List Number 2"/>
    <w:basedOn w:val="ac"/>
    <w:semiHidden/>
    <w:rsid w:val="00F30320"/>
    <w:pPr>
      <w:ind w:left="851"/>
    </w:pPr>
  </w:style>
  <w:style w:type="character" w:styleId="ad">
    <w:name w:val="footnote reference"/>
    <w:basedOn w:val="a0"/>
    <w:semiHidden/>
    <w:rsid w:val="00F3032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a"/>
    <w:rsid w:val="00F30320"/>
    <w:pPr>
      <w:keepLines/>
      <w:ind w:left="1135" w:hanging="851"/>
    </w:pPr>
  </w:style>
  <w:style w:type="paragraph" w:styleId="90">
    <w:name w:val="toc 9"/>
    <w:basedOn w:val="80"/>
    <w:semiHidden/>
    <w:rsid w:val="00F30320"/>
    <w:pPr>
      <w:ind w:left="1418" w:hanging="1418"/>
    </w:pPr>
  </w:style>
  <w:style w:type="paragraph" w:customStyle="1" w:styleId="EX">
    <w:name w:val="EX"/>
    <w:basedOn w:val="a"/>
    <w:rsid w:val="00F30320"/>
    <w:pPr>
      <w:keepLines/>
      <w:ind w:left="1702" w:hanging="1418"/>
    </w:pPr>
  </w:style>
  <w:style w:type="paragraph" w:customStyle="1" w:styleId="FP">
    <w:name w:val="FP"/>
    <w:basedOn w:val="a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60">
    <w:name w:val="toc 6"/>
    <w:basedOn w:val="50"/>
    <w:next w:val="a"/>
    <w:semiHidden/>
    <w:rsid w:val="00F30320"/>
    <w:pPr>
      <w:ind w:left="1985" w:hanging="1985"/>
    </w:pPr>
  </w:style>
  <w:style w:type="paragraph" w:styleId="70">
    <w:name w:val="toc 7"/>
    <w:basedOn w:val="60"/>
    <w:next w:val="a"/>
    <w:semiHidden/>
    <w:rsid w:val="00F30320"/>
    <w:pPr>
      <w:ind w:left="2268" w:hanging="2268"/>
    </w:pPr>
  </w:style>
  <w:style w:type="paragraph" w:styleId="24">
    <w:name w:val="List Bullet 2"/>
    <w:basedOn w:val="af"/>
    <w:semiHidden/>
    <w:rsid w:val="00F30320"/>
    <w:pPr>
      <w:ind w:left="851"/>
    </w:pPr>
  </w:style>
  <w:style w:type="paragraph" w:styleId="31">
    <w:name w:val="List Bullet 3"/>
    <w:basedOn w:val="24"/>
    <w:semiHidden/>
    <w:rsid w:val="00F30320"/>
    <w:pPr>
      <w:ind w:left="1135"/>
    </w:pPr>
  </w:style>
  <w:style w:type="paragraph" w:styleId="ac">
    <w:name w:val="List Number"/>
    <w:basedOn w:val="a7"/>
    <w:semiHidden/>
    <w:rsid w:val="00F30320"/>
  </w:style>
  <w:style w:type="paragraph" w:customStyle="1" w:styleId="EQ">
    <w:name w:val="EQ"/>
    <w:basedOn w:val="a"/>
    <w:next w:val="a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5"/>
    <w:next w:val="a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a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25">
    <w:name w:val="List 2"/>
    <w:basedOn w:val="a7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30320"/>
    <w:pPr>
      <w:ind w:left="1135"/>
    </w:pPr>
  </w:style>
  <w:style w:type="paragraph" w:styleId="41">
    <w:name w:val="List 4"/>
    <w:basedOn w:val="32"/>
    <w:semiHidden/>
    <w:rsid w:val="00F30320"/>
    <w:pPr>
      <w:ind w:left="1418"/>
    </w:pPr>
  </w:style>
  <w:style w:type="paragraph" w:styleId="51">
    <w:name w:val="List 5"/>
    <w:basedOn w:val="41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a7">
    <w:name w:val="List"/>
    <w:basedOn w:val="a"/>
    <w:semiHidden/>
    <w:rsid w:val="00F30320"/>
    <w:pPr>
      <w:ind w:left="568" w:hanging="284"/>
    </w:pPr>
  </w:style>
  <w:style w:type="paragraph" w:styleId="af">
    <w:name w:val="List Bullet"/>
    <w:basedOn w:val="a7"/>
    <w:semiHidden/>
    <w:rsid w:val="00F30320"/>
  </w:style>
  <w:style w:type="paragraph" w:styleId="42">
    <w:name w:val="List Bullet 4"/>
    <w:basedOn w:val="31"/>
    <w:semiHidden/>
    <w:rsid w:val="00F30320"/>
    <w:pPr>
      <w:ind w:left="1418"/>
    </w:pPr>
  </w:style>
  <w:style w:type="paragraph" w:styleId="52">
    <w:name w:val="List Bullet 5"/>
    <w:basedOn w:val="42"/>
    <w:semiHidden/>
    <w:rsid w:val="00F30320"/>
    <w:pPr>
      <w:ind w:left="1702"/>
    </w:pPr>
  </w:style>
  <w:style w:type="paragraph" w:customStyle="1" w:styleId="B2">
    <w:name w:val="B2"/>
    <w:basedOn w:val="25"/>
    <w:rsid w:val="00F30320"/>
  </w:style>
  <w:style w:type="paragraph" w:customStyle="1" w:styleId="B3">
    <w:name w:val="B3"/>
    <w:basedOn w:val="32"/>
    <w:rsid w:val="00F30320"/>
  </w:style>
  <w:style w:type="paragraph" w:customStyle="1" w:styleId="B4">
    <w:name w:val="B4"/>
    <w:basedOn w:val="41"/>
    <w:rsid w:val="00F30320"/>
  </w:style>
  <w:style w:type="paragraph" w:customStyle="1" w:styleId="B5">
    <w:name w:val="B5"/>
    <w:basedOn w:val="51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7D2B3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7D2B3F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3">
    <w:name w:val="Table Grid"/>
    <w:basedOn w:val="a1"/>
    <w:rsid w:val="007D2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BA75C9"/>
  </w:style>
  <w:style w:type="character" w:styleId="af5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6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ongsuk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Hongsuk (LGE)</cp:lastModifiedBy>
  <cp:revision>6</cp:revision>
  <cp:lastPrinted>2002-04-23T07:10:00Z</cp:lastPrinted>
  <dcterms:created xsi:type="dcterms:W3CDTF">2024-10-30T23:40:00Z</dcterms:created>
  <dcterms:modified xsi:type="dcterms:W3CDTF">2024-11-08T05:38:00Z</dcterms:modified>
</cp:coreProperties>
</file>